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2AB" w:rsidRPr="00A06318" w:rsidRDefault="009812AB" w:rsidP="008E1A3B">
      <w:pPr>
        <w:pStyle w:val="FirstParagraph"/>
        <w:spacing w:before="0" w:after="0"/>
        <w:ind w:left="-567" w:firstLine="567"/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Приложение 1</w:t>
      </w:r>
      <w:r w:rsidRPr="00A06318">
        <w:rPr>
          <w:rFonts w:ascii="Times New Roman" w:hAnsi="Times New Roman"/>
          <w:lang w:val="ru-RU"/>
        </w:rPr>
        <w:t xml:space="preserve"> </w:t>
      </w:r>
    </w:p>
    <w:p w:rsidR="009812AB" w:rsidRPr="00A06318" w:rsidRDefault="009812AB" w:rsidP="008E1A3B">
      <w:pPr>
        <w:pStyle w:val="FirstParagraph"/>
        <w:spacing w:before="0" w:after="0"/>
        <w:ind w:left="-567" w:firstLine="567"/>
        <w:jc w:val="right"/>
        <w:rPr>
          <w:rFonts w:ascii="Times New Roman" w:hAnsi="Times New Roman"/>
          <w:lang w:val="ru-RU"/>
        </w:rPr>
      </w:pPr>
      <w:r w:rsidRPr="00A06318">
        <w:rPr>
          <w:rFonts w:ascii="Times New Roman" w:hAnsi="Times New Roman"/>
          <w:lang w:val="ru-RU"/>
        </w:rPr>
        <w:t xml:space="preserve">к приказу отдела  образования </w:t>
      </w:r>
    </w:p>
    <w:p w:rsidR="009812AB" w:rsidRPr="00A06318" w:rsidRDefault="009812AB" w:rsidP="008E1A3B">
      <w:pPr>
        <w:pStyle w:val="FirstParagraph"/>
        <w:spacing w:before="0" w:after="0"/>
        <w:ind w:left="-567" w:firstLine="567"/>
        <w:jc w:val="right"/>
        <w:rPr>
          <w:rFonts w:ascii="Times New Roman" w:hAnsi="Times New Roman"/>
          <w:lang w:val="ru-RU"/>
        </w:rPr>
      </w:pPr>
      <w:r w:rsidRPr="00A06318">
        <w:rPr>
          <w:rFonts w:ascii="Times New Roman" w:hAnsi="Times New Roman"/>
          <w:lang w:val="ru-RU"/>
        </w:rPr>
        <w:t>администрации города Джанкоя</w:t>
      </w:r>
    </w:p>
    <w:p w:rsidR="009812AB" w:rsidRDefault="009812AB" w:rsidP="008E1A3B">
      <w:pPr>
        <w:tabs>
          <w:tab w:val="left" w:pos="2325"/>
        </w:tabs>
        <w:suppressAutoHyphens/>
        <w:spacing w:after="0"/>
        <w:jc w:val="right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>от                      №    /02-01</w:t>
      </w:r>
    </w:p>
    <w:p w:rsidR="009812AB" w:rsidRDefault="009812AB" w:rsidP="008E1A3B">
      <w:pPr>
        <w:jc w:val="center"/>
        <w:rPr>
          <w:rFonts w:ascii="Times New Roman" w:hAnsi="Times New Roman"/>
          <w:b/>
          <w:sz w:val="28"/>
          <w:szCs w:val="28"/>
        </w:rPr>
      </w:pPr>
    </w:p>
    <w:p w:rsidR="009812AB" w:rsidRPr="00BD5E26" w:rsidRDefault="009812AB" w:rsidP="008E1A3B">
      <w:pPr>
        <w:jc w:val="center"/>
        <w:rPr>
          <w:rFonts w:ascii="Times New Roman" w:hAnsi="Times New Roman"/>
          <w:b/>
          <w:sz w:val="28"/>
          <w:szCs w:val="28"/>
        </w:rPr>
      </w:pPr>
      <w:r w:rsidRPr="008E1A3B">
        <w:rPr>
          <w:rFonts w:ascii="Times New Roman" w:hAnsi="Times New Roman"/>
          <w:b/>
          <w:sz w:val="28"/>
          <w:szCs w:val="28"/>
        </w:rPr>
        <w:t xml:space="preserve">График </w:t>
      </w:r>
      <w:r>
        <w:rPr>
          <w:rFonts w:ascii="Times New Roman" w:hAnsi="Times New Roman"/>
          <w:b/>
          <w:sz w:val="28"/>
          <w:szCs w:val="28"/>
        </w:rPr>
        <w:t xml:space="preserve">и места </w:t>
      </w:r>
      <w:r w:rsidRPr="008E1A3B">
        <w:rPr>
          <w:rFonts w:ascii="Times New Roman" w:hAnsi="Times New Roman"/>
          <w:b/>
          <w:sz w:val="28"/>
          <w:szCs w:val="28"/>
        </w:rPr>
        <w:t xml:space="preserve">проведения регионального этапа всероссийской  олимпиады </w:t>
      </w:r>
      <w:r w:rsidRPr="00BD5E26">
        <w:rPr>
          <w:rFonts w:ascii="Times New Roman" w:hAnsi="Times New Roman"/>
          <w:b/>
          <w:sz w:val="28"/>
          <w:szCs w:val="28"/>
        </w:rPr>
        <w:t>школьников в 2020/2021 учебном году</w:t>
      </w:r>
      <w:bookmarkStart w:id="0" w:name="_GoBack"/>
      <w:bookmarkEnd w:id="0"/>
    </w:p>
    <w:tbl>
      <w:tblPr>
        <w:tblpPr w:leftFromText="180" w:rightFromText="180" w:vertAnchor="text" w:horzAnchor="page" w:tblpX="685" w:tblpY="374"/>
        <w:tblW w:w="10500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3554"/>
        <w:gridCol w:w="4961"/>
        <w:gridCol w:w="1985"/>
      </w:tblGrid>
      <w:tr w:rsidR="009812AB" w:rsidRPr="006A16C9" w:rsidTr="00BD5E26">
        <w:trPr>
          <w:trHeight w:hRule="exact" w:val="726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>Предмет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>Место проведения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>Дата проведения олимпиады</w:t>
            </w:r>
          </w:p>
        </w:tc>
      </w:tr>
      <w:tr w:rsidR="009812AB" w:rsidRPr="006A16C9" w:rsidTr="00BD5E26">
        <w:trPr>
          <w:trHeight w:hRule="exact" w:val="558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Литература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>МОУ «Средняя школа-детский сад № 7 им. М.Октябрьской»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>14.01.2021</w:t>
            </w:r>
          </w:p>
        </w:tc>
      </w:tr>
      <w:tr w:rsidR="009812AB" w:rsidRPr="006A16C9" w:rsidTr="00BD5E26">
        <w:trPr>
          <w:trHeight w:hRule="exact" w:val="580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>Русский язык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>МОУ «Средняя школа    № 1 им. А.А.Драгомировой»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>15.01.2021</w:t>
            </w:r>
          </w:p>
        </w:tc>
      </w:tr>
      <w:tr w:rsidR="009812AB" w:rsidRPr="006A16C9" w:rsidTr="00BD5E26">
        <w:trPr>
          <w:trHeight w:hRule="exact" w:val="424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Информатика и ИКТ 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>МОУ «Школа-гимназия  № 6»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>16,18.01.2021</w:t>
            </w:r>
          </w:p>
        </w:tc>
      </w:tr>
      <w:tr w:rsidR="009812AB" w:rsidRPr="006A16C9" w:rsidTr="00BD5E26">
        <w:trPr>
          <w:trHeight w:hRule="exact" w:val="424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Химия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>МОУ «Школа-гимназия  № 6»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>19, 20.01.2021</w:t>
            </w:r>
          </w:p>
        </w:tc>
      </w:tr>
      <w:tr w:rsidR="009812AB" w:rsidRPr="006A16C9" w:rsidTr="00BD5E26">
        <w:trPr>
          <w:trHeight w:hRule="exact" w:val="545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Основы безопасности жизнедеятельности 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>МОУ «Средняя школа    № 1 им. А.А.Драгомировой»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>21, 22.01.2021</w:t>
            </w:r>
          </w:p>
        </w:tc>
      </w:tr>
      <w:tr w:rsidR="009812AB" w:rsidRPr="006A16C9" w:rsidTr="00BD5E26">
        <w:trPr>
          <w:trHeight w:hRule="exact" w:val="712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Физика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>МОУ «Средняя школа    № 1 им. А.А.Драгомировой»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23, 25.01.2021 </w:t>
            </w:r>
          </w:p>
        </w:tc>
      </w:tr>
      <w:tr w:rsidR="009812AB" w:rsidRPr="006A16C9" w:rsidTr="00BD5E26">
        <w:trPr>
          <w:trHeight w:hRule="exact" w:val="561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Биология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>МОУ «Средняя школа    № 1 им. А.А.Драгомировой»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>26, 28.01.2021</w:t>
            </w:r>
          </w:p>
        </w:tc>
      </w:tr>
      <w:tr w:rsidR="009812AB" w:rsidRPr="006A16C9" w:rsidTr="00BD5E26">
        <w:trPr>
          <w:trHeight w:hRule="exact" w:val="423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Экономика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>МОУ «Средняя школа № 3 им. Я.И.Чапичева»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>29.01.2021</w:t>
            </w:r>
          </w:p>
        </w:tc>
      </w:tr>
      <w:tr w:rsidR="009812AB" w:rsidRPr="006A16C9" w:rsidTr="00BD5E26">
        <w:trPr>
          <w:trHeight w:hRule="exact" w:val="420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Право </w:t>
            </w:r>
          </w:p>
          <w:p w:rsidR="009812AB" w:rsidRPr="006A16C9" w:rsidRDefault="009812AB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rPr>
                <w:rFonts w:ascii="Times New Roman" w:hAnsi="Times New Roman"/>
                <w:sz w:val="24"/>
                <w:szCs w:val="24"/>
              </w:rPr>
            </w:pPr>
            <w:r w:rsidRPr="006A16C9">
              <w:rPr>
                <w:rFonts w:ascii="Times New Roman" w:hAnsi="Times New Roman"/>
                <w:sz w:val="24"/>
                <w:szCs w:val="24"/>
              </w:rPr>
              <w:t>МОУ «Школа-гимназия  № 6»</w:t>
            </w:r>
          </w:p>
          <w:p w:rsidR="009812AB" w:rsidRPr="006A16C9" w:rsidRDefault="009812AB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>30.01.2021</w:t>
            </w:r>
          </w:p>
        </w:tc>
      </w:tr>
      <w:tr w:rsidR="009812AB" w:rsidRPr="006A16C9" w:rsidTr="00BD5E26">
        <w:trPr>
          <w:trHeight w:hRule="exact" w:val="716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Обществознание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>МОУ  лицей «Многоуровневый образовательный комплекс    № 2»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>01, 02.02.2021</w:t>
            </w:r>
          </w:p>
        </w:tc>
      </w:tr>
      <w:tr w:rsidR="009812AB" w:rsidRPr="006A16C9" w:rsidTr="00BD5E26">
        <w:trPr>
          <w:trHeight w:hRule="exact" w:val="564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Экология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>МОУ «Средняя школа-детский сад № 7 им. М.Октябрьской»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>03, 04.02.2021</w:t>
            </w:r>
          </w:p>
        </w:tc>
      </w:tr>
      <w:tr w:rsidR="009812AB" w:rsidRPr="006A16C9" w:rsidTr="00BD5E26">
        <w:trPr>
          <w:trHeight w:hRule="exact" w:val="560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Математика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>МОУ  лицей «Многоуровневый образовательный комплекс    № 2»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>05, 06.02.2021</w:t>
            </w:r>
          </w:p>
        </w:tc>
      </w:tr>
      <w:tr w:rsidR="009812AB" w:rsidRPr="006A16C9" w:rsidTr="00BD5E26">
        <w:trPr>
          <w:trHeight w:hRule="exact" w:val="420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История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>МОУ «Школа-гимназия  № 6»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>08, 09.02.2021</w:t>
            </w:r>
          </w:p>
        </w:tc>
      </w:tr>
      <w:tr w:rsidR="009812AB" w:rsidRPr="006A16C9" w:rsidTr="00BD5E26">
        <w:trPr>
          <w:trHeight w:hRule="exact" w:val="420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География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>МОУ «Школа-гимназия  № 6»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>11.02.2021</w:t>
            </w:r>
          </w:p>
        </w:tc>
      </w:tr>
      <w:tr w:rsidR="009812AB" w:rsidRPr="006A16C9" w:rsidTr="00BD5E26">
        <w:trPr>
          <w:trHeight w:hRule="exact" w:val="420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Физическая культура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>МОУ «Средняя школа    № 8»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>12, 13.02.2021</w:t>
            </w:r>
          </w:p>
        </w:tc>
      </w:tr>
      <w:tr w:rsidR="009812AB" w:rsidRPr="006A16C9" w:rsidTr="00BD5E26">
        <w:trPr>
          <w:trHeight w:hRule="exact" w:val="569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>Искусство (мировая художественная культура)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>МОУ «Средняя школа    № 5»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>15.02.2021</w:t>
            </w:r>
          </w:p>
        </w:tc>
      </w:tr>
      <w:tr w:rsidR="009812AB" w:rsidRPr="006A16C9" w:rsidTr="00BD5E26">
        <w:trPr>
          <w:trHeight w:hRule="exact" w:val="407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Английский язык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>МОУ «Средняя школа    № 8»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>16, 17.02.2021</w:t>
            </w:r>
          </w:p>
        </w:tc>
      </w:tr>
      <w:tr w:rsidR="009812AB" w:rsidRPr="006A16C9" w:rsidTr="00BD5E26">
        <w:trPr>
          <w:trHeight w:hRule="exact" w:val="570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Технология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>МОУ  лицей «Многоуровневый образовательный комплекс    № 2»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>18, 19.02.2021</w:t>
            </w:r>
          </w:p>
        </w:tc>
      </w:tr>
      <w:tr w:rsidR="009812AB" w:rsidRPr="006A16C9" w:rsidTr="00BD5E26">
        <w:trPr>
          <w:trHeight w:hRule="exact" w:val="422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>Украинский язык и литература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>МОУ «Средняя школа    № 4»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>25.02.2021</w:t>
            </w:r>
          </w:p>
        </w:tc>
      </w:tr>
      <w:tr w:rsidR="009812AB" w:rsidRPr="006A16C9" w:rsidTr="00BD5E26">
        <w:trPr>
          <w:trHeight w:hRule="exact" w:val="698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>Крымскотатарский язык и литература</w:t>
            </w:r>
          </w:p>
          <w:p w:rsidR="009812AB" w:rsidRPr="006A16C9" w:rsidRDefault="009812AB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rPr>
                <w:rFonts w:ascii="Times New Roman" w:hAnsi="Times New Roman"/>
                <w:sz w:val="24"/>
                <w:szCs w:val="24"/>
              </w:rPr>
            </w:pPr>
            <w:r w:rsidRPr="006A16C9">
              <w:rPr>
                <w:rFonts w:ascii="Times New Roman" w:hAnsi="Times New Roman"/>
                <w:sz w:val="24"/>
                <w:szCs w:val="24"/>
              </w:rPr>
              <w:t>МОУ «Средняя школа    № 1 им. А.А.Драгомировой»</w:t>
            </w:r>
          </w:p>
          <w:p w:rsidR="009812AB" w:rsidRPr="006A16C9" w:rsidRDefault="009812AB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12AB" w:rsidRPr="006A16C9" w:rsidRDefault="009812AB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16C9">
              <w:rPr>
                <w:rFonts w:ascii="Times New Roman" w:hAnsi="Times New Roman"/>
                <w:sz w:val="24"/>
                <w:szCs w:val="24"/>
                <w:lang w:eastAsia="en-US"/>
              </w:rPr>
              <w:t>26.02.2021</w:t>
            </w:r>
          </w:p>
        </w:tc>
      </w:tr>
      <w:tr w:rsidR="009812AB" w:rsidRPr="006A16C9" w:rsidTr="00F814A3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00"/>
        </w:trPr>
        <w:tc>
          <w:tcPr>
            <w:tcW w:w="10500" w:type="dxa"/>
            <w:gridSpan w:val="3"/>
          </w:tcPr>
          <w:p w:rsidR="009812AB" w:rsidRPr="006A16C9" w:rsidRDefault="009812AB" w:rsidP="00F814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812AB" w:rsidRPr="008E1A3B" w:rsidRDefault="009812AB" w:rsidP="008E1A3B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9812AB" w:rsidRPr="008E1A3B" w:rsidSect="00186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1A3B"/>
    <w:rsid w:val="0018665B"/>
    <w:rsid w:val="00422DEC"/>
    <w:rsid w:val="004A28A7"/>
    <w:rsid w:val="005D7485"/>
    <w:rsid w:val="006A16C9"/>
    <w:rsid w:val="006E41AE"/>
    <w:rsid w:val="008E1A3B"/>
    <w:rsid w:val="009812AB"/>
    <w:rsid w:val="00A06318"/>
    <w:rsid w:val="00A40BBE"/>
    <w:rsid w:val="00A82051"/>
    <w:rsid w:val="00BD5E26"/>
    <w:rsid w:val="00F81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65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rstParagraph">
    <w:name w:val="First Paragraph"/>
    <w:basedOn w:val="BodyText"/>
    <w:next w:val="BodyText"/>
    <w:uiPriority w:val="99"/>
    <w:rsid w:val="008E1A3B"/>
    <w:pPr>
      <w:spacing w:before="180" w:after="180" w:line="240" w:lineRule="auto"/>
    </w:pPr>
    <w:rPr>
      <w:rFonts w:ascii="Cambria" w:hAnsi="Cambria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semiHidden/>
    <w:rsid w:val="008E1A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E1A3B"/>
    <w:rPr>
      <w:rFonts w:cs="Times New Roman"/>
    </w:rPr>
  </w:style>
  <w:style w:type="character" w:customStyle="1" w:styleId="2">
    <w:name w:val="Основной текст (2)_"/>
    <w:link w:val="20"/>
    <w:uiPriority w:val="99"/>
    <w:locked/>
    <w:rsid w:val="008E1A3B"/>
    <w:rPr>
      <w:sz w:val="28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8E1A3B"/>
    <w:pPr>
      <w:widowControl w:val="0"/>
      <w:shd w:val="clear" w:color="auto" w:fill="FFFFFF"/>
      <w:spacing w:before="340" w:after="340" w:line="320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256</Words>
  <Characters>1460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 </dc:title>
  <dc:subject/>
  <dc:creator>imc</dc:creator>
  <cp:keywords/>
  <dc:description/>
  <cp:lastModifiedBy>User</cp:lastModifiedBy>
  <cp:revision>2</cp:revision>
  <dcterms:created xsi:type="dcterms:W3CDTF">2021-01-09T19:15:00Z</dcterms:created>
  <dcterms:modified xsi:type="dcterms:W3CDTF">2021-01-09T19:15:00Z</dcterms:modified>
</cp:coreProperties>
</file>